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8618C" w14:textId="77777777" w:rsidR="0059660C" w:rsidRDefault="0059660C" w:rsidP="005966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CAPPER</w:t>
      </w:r>
      <w:r>
        <w:rPr>
          <w:rFonts w:ascii="Times New Roman" w:hAnsi="Times New Roman" w:cs="Times New Roman"/>
        </w:rPr>
        <w:t xml:space="preserve">       (fl.1483)</w:t>
      </w:r>
    </w:p>
    <w:p w14:paraId="26C31945" w14:textId="77777777" w:rsidR="0059660C" w:rsidRDefault="0059660C" w:rsidP="005966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Billericay, Essex.</w:t>
      </w:r>
    </w:p>
    <w:p w14:paraId="25AD24A4" w14:textId="77777777" w:rsidR="0059660C" w:rsidRDefault="0059660C" w:rsidP="0059660C">
      <w:pPr>
        <w:rPr>
          <w:rFonts w:ascii="Times New Roman" w:hAnsi="Times New Roman" w:cs="Times New Roman"/>
        </w:rPr>
      </w:pPr>
    </w:p>
    <w:p w14:paraId="7E63605F" w14:textId="77777777" w:rsidR="0059660C" w:rsidRDefault="0059660C" w:rsidP="0059660C">
      <w:pPr>
        <w:rPr>
          <w:rFonts w:ascii="Times New Roman" w:hAnsi="Times New Roman" w:cs="Times New Roman"/>
        </w:rPr>
      </w:pPr>
    </w:p>
    <w:p w14:paraId="45751093" w14:textId="77777777" w:rsidR="0059660C" w:rsidRDefault="0059660C" w:rsidP="005966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John(q.v.)</w:t>
      </w:r>
    </w:p>
    <w:p w14:paraId="3709BF2E" w14:textId="77777777" w:rsidR="0059660C" w:rsidRDefault="0059660C" w:rsidP="005966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0BF81125" w14:textId="77777777" w:rsidR="0059660C" w:rsidRDefault="0059660C" w:rsidP="0059660C">
      <w:pPr>
        <w:rPr>
          <w:rFonts w:ascii="Times New Roman" w:hAnsi="Times New Roman" w:cs="Times New Roman"/>
        </w:rPr>
      </w:pPr>
    </w:p>
    <w:p w14:paraId="46B66C37" w14:textId="77777777" w:rsidR="0059660C" w:rsidRDefault="0059660C" w:rsidP="0059660C">
      <w:pPr>
        <w:rPr>
          <w:rFonts w:ascii="Times New Roman" w:hAnsi="Times New Roman" w:cs="Times New Roman"/>
        </w:rPr>
      </w:pPr>
    </w:p>
    <w:p w14:paraId="5F626786" w14:textId="77777777" w:rsidR="0059660C" w:rsidRDefault="0059660C" w:rsidP="005966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Cukkok</w:t>
      </w:r>
      <w:proofErr w:type="spellEnd"/>
      <w:r>
        <w:rPr>
          <w:rFonts w:ascii="Times New Roman" w:hAnsi="Times New Roman" w:cs="Times New Roman"/>
        </w:rPr>
        <w:t xml:space="preserve">(q.v.) brought a plaint of debt against them, William </w:t>
      </w:r>
      <w:proofErr w:type="spellStart"/>
      <w:r>
        <w:rPr>
          <w:rFonts w:ascii="Times New Roman" w:hAnsi="Times New Roman" w:cs="Times New Roman"/>
        </w:rPr>
        <w:t>Colyn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5D2A6EF2" w14:textId="77777777" w:rsidR="0059660C" w:rsidRDefault="0059660C" w:rsidP="0059660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Hitchin, Hertfordshire(q.v.), John </w:t>
      </w:r>
      <w:proofErr w:type="spellStart"/>
      <w:r>
        <w:rPr>
          <w:rFonts w:ascii="Times New Roman" w:hAnsi="Times New Roman" w:cs="Times New Roman"/>
        </w:rPr>
        <w:t>Banaster</w:t>
      </w:r>
      <w:proofErr w:type="spellEnd"/>
      <w:r>
        <w:rPr>
          <w:rFonts w:ascii="Times New Roman" w:hAnsi="Times New Roman" w:cs="Times New Roman"/>
        </w:rPr>
        <w:t xml:space="preserve"> of Shenfield, Essex(q.v.), Walter Palmer of </w:t>
      </w:r>
      <w:proofErr w:type="spellStart"/>
      <w:r>
        <w:rPr>
          <w:rFonts w:ascii="Times New Roman" w:hAnsi="Times New Roman" w:cs="Times New Roman"/>
        </w:rPr>
        <w:t>Newenden</w:t>
      </w:r>
      <w:proofErr w:type="spellEnd"/>
      <w:r>
        <w:rPr>
          <w:rFonts w:ascii="Times New Roman" w:hAnsi="Times New Roman" w:cs="Times New Roman"/>
        </w:rPr>
        <w:t xml:space="preserve">, Kent(q.v.) and Robert </w:t>
      </w:r>
      <w:proofErr w:type="spellStart"/>
      <w:r>
        <w:rPr>
          <w:rFonts w:ascii="Times New Roman" w:hAnsi="Times New Roman" w:cs="Times New Roman"/>
        </w:rPr>
        <w:t>Howelot</w:t>
      </w:r>
      <w:proofErr w:type="spellEnd"/>
      <w:r>
        <w:rPr>
          <w:rFonts w:ascii="Times New Roman" w:hAnsi="Times New Roman" w:cs="Times New Roman"/>
        </w:rPr>
        <w:t xml:space="preserve"> of Witham, Essex(q.v.).</w:t>
      </w:r>
    </w:p>
    <w:p w14:paraId="3FEF3000" w14:textId="77777777" w:rsidR="0059660C" w:rsidRDefault="0059660C" w:rsidP="005966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56115407" w14:textId="77777777" w:rsidR="0059660C" w:rsidRDefault="0059660C" w:rsidP="0059660C">
      <w:pPr>
        <w:rPr>
          <w:rFonts w:ascii="Times New Roman" w:hAnsi="Times New Roman" w:cs="Times New Roman"/>
        </w:rPr>
      </w:pPr>
    </w:p>
    <w:p w14:paraId="71D17D30" w14:textId="77777777" w:rsidR="0059660C" w:rsidRDefault="0059660C" w:rsidP="0059660C">
      <w:pPr>
        <w:rPr>
          <w:rFonts w:ascii="Times New Roman" w:hAnsi="Times New Roman" w:cs="Times New Roman"/>
        </w:rPr>
      </w:pPr>
    </w:p>
    <w:p w14:paraId="0CBC82D1" w14:textId="77777777" w:rsidR="0059660C" w:rsidRPr="00B95074" w:rsidRDefault="0059660C" w:rsidP="005966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November 2019</w:t>
      </w:r>
    </w:p>
    <w:p w14:paraId="26C54BD4" w14:textId="77777777" w:rsidR="006B2F86" w:rsidRPr="00E71FC3" w:rsidRDefault="005966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9A3E0" w14:textId="77777777" w:rsidR="0059660C" w:rsidRDefault="0059660C" w:rsidP="00E71FC3">
      <w:r>
        <w:separator/>
      </w:r>
    </w:p>
  </w:endnote>
  <w:endnote w:type="continuationSeparator" w:id="0">
    <w:p w14:paraId="630AB094" w14:textId="77777777" w:rsidR="0059660C" w:rsidRDefault="0059660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11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AD948" w14:textId="77777777" w:rsidR="0059660C" w:rsidRDefault="0059660C" w:rsidP="00E71FC3">
      <w:r>
        <w:separator/>
      </w:r>
    </w:p>
  </w:footnote>
  <w:footnote w:type="continuationSeparator" w:id="0">
    <w:p w14:paraId="58353191" w14:textId="77777777" w:rsidR="0059660C" w:rsidRDefault="0059660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60C"/>
    <w:rsid w:val="001A7C09"/>
    <w:rsid w:val="00577BD5"/>
    <w:rsid w:val="0059660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E2311"/>
  <w15:chartTrackingRefBased/>
  <w15:docId w15:val="{4CCEE193-D3FB-425F-927E-C7ED95049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60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2019-11-19T21:48:00Z</dcterms:created>
  <dcterms:modified xsi:type="dcterms:W3CDTF">2019-11-19T21:49:00Z</dcterms:modified>
</cp:coreProperties>
</file>